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97143" w14:textId="77777777" w:rsidR="00CB481F" w:rsidRDefault="00CB481F" w:rsidP="00CB48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BAYLY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fl.1429)</w:t>
      </w:r>
    </w:p>
    <w:p w14:paraId="2FDAC99E" w14:textId="77777777" w:rsidR="00CB481F" w:rsidRDefault="00CB481F" w:rsidP="00CB48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777587AA" w14:textId="77777777" w:rsidR="00CB481F" w:rsidRDefault="00CB481F" w:rsidP="00CB48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E279B8" w14:textId="77777777" w:rsidR="00CB481F" w:rsidRDefault="00CB481F" w:rsidP="00CB48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647683" w14:textId="77777777" w:rsidR="00CB481F" w:rsidRDefault="00CB481F" w:rsidP="00CB48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John(q.v.). </w:t>
      </w:r>
    </w:p>
    <w:p w14:paraId="2A23645F" w14:textId="77777777" w:rsidR="00CB481F" w:rsidRDefault="00CB481F" w:rsidP="00CB48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p.232)</w:t>
      </w:r>
    </w:p>
    <w:p w14:paraId="2ACE4FD4" w14:textId="77777777" w:rsidR="00CB481F" w:rsidRDefault="00CB481F" w:rsidP="00CB48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D93E26" w14:textId="77777777" w:rsidR="00CB481F" w:rsidRDefault="00CB481F" w:rsidP="00CB48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32123E" w14:textId="77777777" w:rsidR="00CB481F" w:rsidRDefault="00CB481F" w:rsidP="00CB48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Jun.1429</w:t>
      </w:r>
      <w:r>
        <w:rPr>
          <w:rFonts w:ascii="Times New Roman" w:hAnsi="Times New Roman" w:cs="Times New Roman"/>
          <w:sz w:val="24"/>
          <w:szCs w:val="24"/>
        </w:rPr>
        <w:tab/>
        <w:t>John made her a joint executor of his Will.   (ibid.)</w:t>
      </w:r>
    </w:p>
    <w:p w14:paraId="3FF2B794" w14:textId="77777777" w:rsidR="00CB481F" w:rsidRDefault="00CB481F" w:rsidP="00CB48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7987B3" w14:textId="77777777" w:rsidR="00CB481F" w:rsidRDefault="00CB481F" w:rsidP="00CB48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57BD30" w14:textId="77777777" w:rsidR="00CB481F" w:rsidRDefault="00CB481F" w:rsidP="00CB48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July 2021</w:t>
      </w:r>
    </w:p>
    <w:p w14:paraId="524DAB4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FFFE4" w14:textId="77777777" w:rsidR="00CB481F" w:rsidRDefault="00CB481F" w:rsidP="009139A6">
      <w:r>
        <w:separator/>
      </w:r>
    </w:p>
  </w:endnote>
  <w:endnote w:type="continuationSeparator" w:id="0">
    <w:p w14:paraId="2CE1442A" w14:textId="77777777" w:rsidR="00CB481F" w:rsidRDefault="00CB48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632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E34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CDA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13FAE" w14:textId="77777777" w:rsidR="00CB481F" w:rsidRDefault="00CB481F" w:rsidP="009139A6">
      <w:r>
        <w:separator/>
      </w:r>
    </w:p>
  </w:footnote>
  <w:footnote w:type="continuationSeparator" w:id="0">
    <w:p w14:paraId="69853426" w14:textId="77777777" w:rsidR="00CB481F" w:rsidRDefault="00CB48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93E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5DC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2B4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81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81F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0014C"/>
  <w15:chartTrackingRefBased/>
  <w15:docId w15:val="{C8D6D5EF-AB26-4DA5-A2C6-B7C7A46F4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2021-07-26T19:27:00Z</dcterms:created>
  <dcterms:modified xsi:type="dcterms:W3CDTF">2021-07-26T19:28:00Z</dcterms:modified>
</cp:coreProperties>
</file>